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02943" w:rsidRDefault="00E12828" w:rsidP="00A858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2828">
              <w:rPr>
                <w:b/>
                <w:sz w:val="26"/>
                <w:szCs w:val="26"/>
                <w:lang w:val="en-US"/>
              </w:rPr>
              <w:t>203C_</w:t>
            </w:r>
            <w:r w:rsidR="00502943">
              <w:rPr>
                <w:b/>
                <w:sz w:val="26"/>
                <w:szCs w:val="26"/>
              </w:rPr>
              <w:t>202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12828" w:rsidRDefault="00504D0B" w:rsidP="009A03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12828">
              <w:rPr>
                <w:b/>
                <w:sz w:val="26"/>
                <w:szCs w:val="26"/>
                <w:lang w:val="en-US"/>
              </w:rPr>
              <w:t>2</w:t>
            </w:r>
            <w:r w:rsidR="00ED2BA7">
              <w:rPr>
                <w:b/>
                <w:sz w:val="26"/>
                <w:szCs w:val="26"/>
              </w:rPr>
              <w:t>32843</w:t>
            </w:r>
            <w:r w:rsidR="009A03CD">
              <w:rPr>
                <w:b/>
                <w:sz w:val="26"/>
                <w:szCs w:val="26"/>
              </w:rPr>
              <w:t>3</w:t>
            </w:r>
            <w:r w:rsidR="00C44B8B" w:rsidRPr="00E12828">
              <w:rPr>
                <w:b/>
                <w:sz w:val="26"/>
                <w:szCs w:val="26"/>
                <w:lang w:val="en-US"/>
              </w:rPr>
              <w:t xml:space="preserve">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A5CE2">
        <w:rPr>
          <w:b/>
          <w:sz w:val="26"/>
          <w:szCs w:val="26"/>
        </w:rPr>
        <w:t>(</w:t>
      </w:r>
      <w:r w:rsidR="006E5311">
        <w:rPr>
          <w:b/>
          <w:sz w:val="26"/>
          <w:szCs w:val="26"/>
        </w:rPr>
        <w:t>Оттяжка ОТ251</w:t>
      </w:r>
      <w:r w:rsidR="009A03CD" w:rsidRPr="009A03CD">
        <w:rPr>
          <w:b/>
          <w:sz w:val="26"/>
          <w:szCs w:val="26"/>
        </w:rPr>
        <w:t xml:space="preserve"> 3.407.1-164.30.01</w:t>
      </w:r>
      <w:r w:rsidR="00EA5CE2">
        <w:rPr>
          <w:b/>
          <w:sz w:val="26"/>
          <w:szCs w:val="26"/>
        </w:rPr>
        <w:t>)</w:t>
      </w:r>
      <w:r w:rsidR="0034346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4346D">
        <w:rPr>
          <w:b/>
          <w:sz w:val="26"/>
          <w:szCs w:val="26"/>
          <w:u w:val="single"/>
        </w:rPr>
        <w:t>203</w:t>
      </w:r>
      <w:r w:rsidR="00F115B9" w:rsidRPr="0034346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A5CE2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EA5CE2">
        <w:rPr>
          <w:sz w:val="24"/>
          <w:szCs w:val="24"/>
        </w:rPr>
        <w:t xml:space="preserve">Технические требования, характеристики </w:t>
      </w:r>
      <w:r w:rsidR="00D601A5" w:rsidRPr="00EA5CE2">
        <w:rPr>
          <w:sz w:val="24"/>
          <w:szCs w:val="24"/>
        </w:rPr>
        <w:t>траверс</w:t>
      </w:r>
      <w:r w:rsidR="004F4E9E" w:rsidRPr="00EA5CE2">
        <w:rPr>
          <w:sz w:val="24"/>
          <w:szCs w:val="24"/>
        </w:rPr>
        <w:t xml:space="preserve"> должны соответствовать </w:t>
      </w:r>
      <w:r w:rsidR="001759FB" w:rsidRPr="00EA5CE2">
        <w:rPr>
          <w:sz w:val="24"/>
          <w:szCs w:val="24"/>
        </w:rPr>
        <w:t>требованиям</w:t>
      </w:r>
      <w:r w:rsidR="001759FB" w:rsidRPr="00EA5CE2">
        <w:rPr>
          <w:color w:val="FF0000"/>
          <w:sz w:val="24"/>
          <w:szCs w:val="24"/>
        </w:rPr>
        <w:t> </w:t>
      </w:r>
      <w:bookmarkStart w:id="1" w:name="Поле4"/>
      <w:r w:rsidR="00944C92" w:rsidRPr="00EA5CE2">
        <w:rPr>
          <w:sz w:val="24"/>
          <w:szCs w:val="24"/>
        </w:rPr>
        <w:t>Т</w:t>
      </w:r>
      <w:r w:rsidR="00504D0B" w:rsidRPr="00EA5CE2">
        <w:rPr>
          <w:sz w:val="24"/>
          <w:szCs w:val="24"/>
        </w:rPr>
        <w:t xml:space="preserve">ипового проекта </w:t>
      </w:r>
      <w:r w:rsidR="009A03CD" w:rsidRPr="009A03CD">
        <w:rPr>
          <w:sz w:val="24"/>
          <w:szCs w:val="24"/>
        </w:rPr>
        <w:t>3.407.1-164.30.01</w:t>
      </w:r>
      <w:r w:rsidR="0073431B" w:rsidRPr="00EA5CE2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2" w:name="_GoBack"/>
      <w:bookmarkEnd w:id="2"/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4346D" w:rsidRDefault="0034346D" w:rsidP="0034346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4346D" w:rsidRDefault="0034346D" w:rsidP="0034346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4346D" w:rsidRDefault="0034346D" w:rsidP="003434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4346D" w:rsidRDefault="0034346D" w:rsidP="009A03C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 w:rsidRPr="00EA5CE2">
        <w:rPr>
          <w:sz w:val="24"/>
          <w:szCs w:val="24"/>
        </w:rPr>
        <w:t xml:space="preserve">Типового проекта – </w:t>
      </w:r>
      <w:r w:rsidR="009A03CD" w:rsidRPr="009A03CD">
        <w:rPr>
          <w:sz w:val="24"/>
          <w:szCs w:val="24"/>
        </w:rPr>
        <w:t>3.407.1-164.30.01</w:t>
      </w:r>
      <w:r>
        <w:rPr>
          <w:sz w:val="26"/>
          <w:szCs w:val="26"/>
        </w:rPr>
        <w:t>;</w:t>
      </w:r>
    </w:p>
    <w:p w:rsidR="0034346D" w:rsidRDefault="0034346D" w:rsidP="0034346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4346D" w:rsidRDefault="0034346D" w:rsidP="003434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4346D" w:rsidRDefault="0034346D" w:rsidP="003434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328" w:rsidRDefault="00D34328">
      <w:r>
        <w:separator/>
      </w:r>
    </w:p>
  </w:endnote>
  <w:endnote w:type="continuationSeparator" w:id="0">
    <w:p w:rsidR="00D34328" w:rsidRDefault="00D3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328" w:rsidRDefault="00D34328">
      <w:r>
        <w:separator/>
      </w:r>
    </w:p>
  </w:footnote>
  <w:footnote w:type="continuationSeparator" w:id="0">
    <w:p w:rsidR="00D34328" w:rsidRDefault="00D34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936DBE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7C1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17E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2F8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6D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943"/>
    <w:rsid w:val="00504413"/>
    <w:rsid w:val="00504D0B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311"/>
    <w:rsid w:val="006E56BF"/>
    <w:rsid w:val="006E64BE"/>
    <w:rsid w:val="006E6A76"/>
    <w:rsid w:val="006E7183"/>
    <w:rsid w:val="006F24B5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97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1E58"/>
    <w:rsid w:val="00871E94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C92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69B"/>
    <w:rsid w:val="009773EE"/>
    <w:rsid w:val="00984849"/>
    <w:rsid w:val="00985288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3CD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72F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8D8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CD6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2FA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14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328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4AC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82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E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BA7"/>
    <w:rsid w:val="00ED33B8"/>
    <w:rsid w:val="00ED3580"/>
    <w:rsid w:val="00ED4563"/>
    <w:rsid w:val="00ED4A3A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1B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C67432-DC2A-4715-BEB1-AAFC04B8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25707E-4895-4D6A-A419-471B8F44349E}"/>
</file>

<file path=customXml/itemProps2.xml><?xml version="1.0" encoding="utf-8"?>
<ds:datastoreItem xmlns:ds="http://schemas.openxmlformats.org/officeDocument/2006/customXml" ds:itemID="{B8B239D4-DDA2-4A7B-89AF-364EC8345299}"/>
</file>

<file path=customXml/itemProps3.xml><?xml version="1.0" encoding="utf-8"?>
<ds:datastoreItem xmlns:ds="http://schemas.openxmlformats.org/officeDocument/2006/customXml" ds:itemID="{71D1F13F-8986-4B93-BF7F-C992130244C3}"/>
</file>

<file path=customXml/itemProps4.xml><?xml version="1.0" encoding="utf-8"?>
<ds:datastoreItem xmlns:ds="http://schemas.openxmlformats.org/officeDocument/2006/customXml" ds:itemID="{E06FAA29-3AAF-409F-80FF-BDE7082FC27A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20</TotalTime>
  <Pages>1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2015-05-06T13:22:00Z</cp:lastPrinted>
  <dcterms:created xsi:type="dcterms:W3CDTF">2015-10-16T05:26:00Z</dcterms:created>
  <dcterms:modified xsi:type="dcterms:W3CDTF">2015-10-19T13:07:00Z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